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przetwarzania danych.docx</dmsv2BaseFileName>
    <dmsv2BaseDisplayName xmlns="http://schemas.microsoft.com/sharepoint/v3">Załącznik nr 6 do SWZ - Umowa powierzenia przetwarzania danych</dmsv2BaseDisplayName>
    <dmsv2SWPP2ObjectNumber xmlns="http://schemas.microsoft.com/sharepoint/v3">POST/DYS/OLD/GZ/01139/2026                        </dmsv2SWPP2ObjectNumber>
    <dmsv2SWPP2SumMD5 xmlns="http://schemas.microsoft.com/sharepoint/v3">1c2a4e7783996ac29fcac27730c6647d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24837579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FJ3FSM7XJ42E-1652426618-16528</_dlc_DocId>
    <_dlc_DocIdUrl xmlns="a19cb1c7-c5c7-46d4-85ae-d83685407bba">
      <Url>https://swpp2.dms.gkpge.pl/sites/43/_layouts/15/DocIdRedir.aspx?ID=FJ3FSM7XJ42E-1652426618-16528</Url>
      <Description>FJ3FSM7XJ42E-1652426618-16528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E3B5FD0F-20D5-4661-B0FB-4C19D705839D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A123FD7-8ED8-4882-A14F-FBA480EFBDCD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fb3cd14b-0a37-47d8-b563-f6df1123eab3</vt:lpwstr>
  </property>
</Properties>
</file>